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1A6664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193"/>
      </w:tblGrid>
      <w:tr w:rsidR="002F054A" w:rsidRPr="001A6664" w:rsidTr="00735CCA">
        <w:trPr>
          <w:trHeight w:val="102"/>
          <w:tblHeader/>
        </w:trPr>
        <w:tc>
          <w:tcPr>
            <w:tcW w:w="949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1A6664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1A6664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7203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66D91" w:rsidRPr="001A6664" w:rsidTr="00735CCA">
        <w:trPr>
          <w:tblHeader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6D91" w:rsidRPr="001A6664" w:rsidRDefault="00F66D91" w:rsidP="000E052B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3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6D91" w:rsidRPr="001A6664" w:rsidRDefault="00B85129" w:rsidP="0078214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D796D" w:rsidRPr="001A6664" w:rsidTr="005E1433">
        <w:tc>
          <w:tcPr>
            <w:tcW w:w="9497" w:type="dxa"/>
            <w:gridSpan w:val="2"/>
            <w:tcBorders>
              <w:top w:val="single" w:sz="4" w:space="0" w:color="auto"/>
            </w:tcBorders>
            <w:vAlign w:val="center"/>
          </w:tcPr>
          <w:p w:rsidR="002D796D" w:rsidRPr="002D796D" w:rsidRDefault="002D796D" w:rsidP="002D796D">
            <w:pPr>
              <w:tabs>
                <w:tab w:val="left" w:pos="2160"/>
                <w:tab w:val="left" w:pos="2640"/>
              </w:tabs>
              <w:ind w:left="2160" w:right="-378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นางสุดาพร อิ่มเจริญ                           </w:t>
            </w:r>
            <w:r w:rsidRPr="001A666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610-5398</w:t>
            </w:r>
          </w:p>
        </w:tc>
      </w:tr>
      <w:tr w:rsidR="002D796D" w:rsidRPr="001A6664" w:rsidTr="006A7557">
        <w:tc>
          <w:tcPr>
            <w:tcW w:w="9497" w:type="dxa"/>
            <w:gridSpan w:val="2"/>
          </w:tcPr>
          <w:p w:rsidR="002D796D" w:rsidRPr="002D796D" w:rsidRDefault="002D796D" w:rsidP="002D796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นายอกนิษฐ์ กิ่งศักดิ์   </w:t>
            </w:r>
            <w:r w:rsidR="000104E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 w:rsidRPr="001A666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104E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610-5408</w:t>
            </w:r>
          </w:p>
        </w:tc>
      </w:tr>
      <w:tr w:rsidR="00F66D91" w:rsidRPr="001A6664" w:rsidTr="00735CCA">
        <w:trPr>
          <w:trHeight w:val="1274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B85129" w:rsidRPr="00B85129" w:rsidRDefault="001A6664" w:rsidP="00B85129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ส่งเสริมและพัฒนาสมรรถนะบุคลากร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104E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สำนัก</w:t>
            </w:r>
            <w:r w:rsidR="00B85129" w:rsidRPr="00B8512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</w:t>
            </w:r>
            <w:r w:rsidR="000104E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นักติดตามและประเมินผลอุดมศึกษา </w:t>
            </w:r>
            <w:r w:rsidR="00B85129"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B85129" w:rsidRPr="00B8512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B85129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B85129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0104EE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</w:t>
            </w:r>
          </w:p>
          <w:p w:rsidR="00B85129" w:rsidRPr="00B85129" w:rsidRDefault="00B85129" w:rsidP="000104EE">
            <w:pPr>
              <w:widowControl w:val="0"/>
              <w:adjustRightInd w:val="0"/>
              <w:ind w:left="180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และเสริมสร้างธรรมาภิบาล</w:t>
            </w:r>
          </w:p>
          <w:p w:rsidR="00F66D91" w:rsidRPr="00B85129" w:rsidRDefault="00B85129" w:rsidP="00B85129">
            <w:pPr>
              <w:widowControl w:val="0"/>
              <w:numPr>
                <w:ilvl w:val="0"/>
                <w:numId w:val="5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B8512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8512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B8512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F66D91" w:rsidRPr="001A6664" w:rsidTr="006961B9">
        <w:trPr>
          <w:trHeight w:val="1084"/>
        </w:trPr>
        <w:tc>
          <w:tcPr>
            <w:tcW w:w="9497" w:type="dxa"/>
            <w:gridSpan w:val="2"/>
          </w:tcPr>
          <w:p w:rsidR="001A6664" w:rsidRPr="009A570F" w:rsidRDefault="001A6664" w:rsidP="009A570F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A6664" w:rsidRPr="001A6664" w:rsidTr="00122C9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A6664" w:rsidRPr="001A6664" w:rsidTr="00122C9B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B8512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ของสำนักงานคณะกรรมการการอุดมศึกษาภายในอาคารที่ทำการของส่วนราชการ  </w:t>
                  </w:r>
                </w:p>
                <w:p w:rsidR="001A6664" w:rsidRPr="001A6664" w:rsidRDefault="00B85129" w:rsidP="00B85129">
                  <w:pPr>
                    <w:widowControl w:val="0"/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1A6664" w:rsidRPr="001A6664" w:rsidRDefault="00B85129" w:rsidP="000401A1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การกำหนดผู้รับผิดชอบศูนย์ข้อมูลข่าวสารฯ และสำนัก/หน่วยงาน (13 หน่วยงาน) </w:t>
                  </w:r>
                  <w:r w:rsidR="00013328"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br/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  <w:t>7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 มาตรา 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  <w:t>9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 มาตรา 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  <w:t xml:space="preserve">9 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(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  <w:t>8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) มาตรา 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</w:rPr>
                    <w:t>11</w:t>
                  </w:r>
                  <w:r w:rsidRPr="000401A1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0401A1">
                    <w:rPr>
                      <w:rFonts w:ascii="TH SarabunPSK" w:hAnsi="TH SarabunPSK" w:cs="TH SarabunPSK"/>
                      <w:i/>
                      <w:iCs/>
                      <w:spacing w:val="-20"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0104EE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  <w:r w:rsidR="000104E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1A6664" w:rsidRPr="001A6664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 xml:space="preserve">(ให้แล้วเสร็จภายในไตรมาสที่ 2 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br/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ของปีงบประมาณ 2561)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1A6664" w:rsidRPr="001A6664" w:rsidTr="00122C9B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2F18D2" w:rsidRDefault="00B85129" w:rsidP="00B8512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1A6664" w:rsidRPr="001A6664" w:rsidRDefault="00B85129" w:rsidP="00B8512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2561)</w:t>
                  </w:r>
                </w:p>
              </w:tc>
            </w:tr>
            <w:tr w:rsidR="001A6664" w:rsidRPr="001A6664" w:rsidTr="00122C9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6664" w:rsidRPr="001A6664" w:rsidRDefault="001A6664" w:rsidP="001A666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129" w:rsidRPr="001F11AD" w:rsidRDefault="00B85129" w:rsidP="00B8512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1A6664" w:rsidRPr="001A6664" w:rsidRDefault="00B85129" w:rsidP="00B85129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556B75" w:rsidRDefault="00556B75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B60092" w:rsidRDefault="00B60092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A6664" w:rsidRPr="001A6664" w:rsidRDefault="001A6664" w:rsidP="001A6664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1A6664" w:rsidRPr="001A6664" w:rsidRDefault="001A6664" w:rsidP="001A6664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85129" w:rsidRPr="0044674D" w:rsidRDefault="001A6664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</w:t>
            </w:r>
            <w:r w:rsidR="00B85129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ลงพิมพ์</w:t>
            </w:r>
            <w:r w:rsidR="000104E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="0038152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ไว้เผยแพร่เพื่อขาย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หรือจำหน่ายจ่ายแจก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รวมทั้งความเห็นแย้งและคำสั่งที่เกี่ยวข้องใน</w:t>
            </w:r>
            <w:r w:rsidR="0001332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การพิจารณาวินิจฉัยดังกล่าว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85129" w:rsidRPr="0044674D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ข้อมูลข่าวสารที่จัดให้ประชาชนเข้าตรวจดูได้ตามวรรคหนึ่ง  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85129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="0001332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โดยกฎกระทรวง</w:t>
            </w:r>
          </w:p>
          <w:p w:rsidR="00B85129" w:rsidRPr="00186178" w:rsidRDefault="00B85129" w:rsidP="00B85129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F66D91" w:rsidRPr="001A6664" w:rsidRDefault="00B85129" w:rsidP="004501F2">
            <w:pPr>
              <w:tabs>
                <w:tab w:val="left" w:pos="567"/>
              </w:tabs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</w:t>
            </w:r>
            <w:r w:rsidR="0001332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 w:rsidR="00904E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F66D91" w:rsidRPr="001A6664" w:rsidTr="00FA630C">
        <w:trPr>
          <w:trHeight w:val="2641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F66D91" w:rsidRPr="001A6664" w:rsidTr="000E052B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F66D91" w:rsidRPr="001A6664" w:rsidRDefault="00F66D91" w:rsidP="000E052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F66D91" w:rsidRPr="001A6664" w:rsidRDefault="00F66D91" w:rsidP="000E052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F66D91" w:rsidRPr="001A6664" w:rsidRDefault="00F66D91" w:rsidP="000E052B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66D91" w:rsidRPr="001A6664" w:rsidTr="00FA630C">
              <w:trPr>
                <w:trHeight w:val="1129"/>
              </w:trPr>
              <w:tc>
                <w:tcPr>
                  <w:tcW w:w="4272" w:type="dxa"/>
                </w:tcPr>
                <w:p w:rsidR="00F66D91" w:rsidRPr="001A6664" w:rsidRDefault="001A6664" w:rsidP="000E052B">
                  <w:pPr>
                    <w:jc w:val="thaiDistribute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F66D91" w:rsidRPr="001A6664" w:rsidRDefault="00F3444B" w:rsidP="000E052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66D91" w:rsidRPr="007A1BC0" w:rsidRDefault="00CC2C1B" w:rsidP="000E052B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66D91" w:rsidRPr="007A1BC0" w:rsidRDefault="00CC2C1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66D91" w:rsidRPr="007A1BC0" w:rsidRDefault="00CC2C1B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  <w:p w:rsidR="00B34C34" w:rsidRPr="007A1BC0" w:rsidRDefault="00B34C34" w:rsidP="000E052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1A666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F66D91" w:rsidRDefault="00C32045" w:rsidP="00C3204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อุดมศึกษาต่างประเทศได้จัดทำคำสั่งแต่งตั้งคณะกรรมการพัฒนาและปรับปรุงระบบสารสนเทศของสำนักยุทธศาสตร์อุดมศึกษา เพื่อ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แผน พัฒนา ปรับปรุง และติดตามประเมินผลระบบข้อมูลสารสนเทศของสำนักฯ และได้พัฒนาปรับปรุงช่องทางการสื่อสารและเผยแพร่ข้อมูลของสำนักยุทธศาสตร์อุดมศึกษาต่างประเทศให้มีความเป็นปัจจุบันอยู่เสมอ เพื่อประชาสัมพันธ์ข่าวสาร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ผลการดำเนินงาน โครงการ/กิจกรรมระดับอุดมศึกษา ให้สามารถใช้งานได้อย่างมีประสิทธิภาพ ได้แก่ เว็บไซต์ของสำนัก 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ที่เชื่อมกับเว็บไซต์ของสำนักงานคณะกรรมการการอุดมศึกษา และเครือข่ายสังคมออนไลน์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social media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เช่น 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32045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C32045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Pr="00C3204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พร้อมทั้งจัดทำสื่อสิ่งพิมพ์แผ่นพับประชาสัมพันธ์ประเทศไทยและการอุดมศึกษาไทย  </w:t>
            </w:r>
            <w:r w:rsidR="00F66D91" w:rsidRPr="00C3204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F66D91" w:rsidRP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4616A9" w:rsidRDefault="004616A9" w:rsidP="004616A9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C2C1B" w:rsidRPr="00C32045" w:rsidRDefault="004616A9" w:rsidP="004616A9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มีส่วนร่วมของบุคลากรในสำนักยุทธศาสตร์อุดมศึกษาในการจัดทำข้อมูลข่าวสารประชาสัมพันธ์และการกำกับดูแลระบบสารสนเทศของสำนักฯ ให้สามารถใช้งานได้ตามปกติ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F66D91" w:rsidRPr="001A6664" w:rsidRDefault="00F66D91" w:rsidP="00B6009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6009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F66D91" w:rsidRPr="001A6664" w:rsidTr="001A6664">
        <w:trPr>
          <w:trHeight w:val="1008"/>
        </w:trPr>
        <w:tc>
          <w:tcPr>
            <w:tcW w:w="9497" w:type="dxa"/>
            <w:gridSpan w:val="2"/>
          </w:tcPr>
          <w:p w:rsidR="00F66D91" w:rsidRPr="001A6664" w:rsidRDefault="00F66D91" w:rsidP="000E052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32045" w:rsidRPr="00296B38" w:rsidRDefault="00F66D91" w:rsidP="00C3204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1. สำเนาคำสั่งแต่งตั้งคณะกรรมการพัฒนา</w:t>
            </w:r>
            <w:r w:rsidR="00B34C3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32045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และปรับปรุงระบบสารสนเทศของสำนักยุทธศาสตร์อุดมศึกษา</w:t>
            </w:r>
          </w:p>
          <w:p w:rsidR="00C32045" w:rsidRPr="003579E7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96B38"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B428B">
              <w:rPr>
                <w:rFonts w:ascii="TH SarabunPSK" w:hAnsi="TH SarabunPSK" w:cs="TH SarabunPSK" w:hint="cs"/>
                <w:sz w:val="30"/>
                <w:szCs w:val="30"/>
                <w:cs/>
              </w:rPr>
              <w:t>เว็บไซต์ของสำนักยุทธศาสตร์อุดมศึกษาต่างประเทศ (</w:t>
            </w:r>
            <w:r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C32045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579E7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3579E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facebook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1B428B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bics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1B428B">
              <w:rPr>
                <w:rFonts w:ascii="TH SarabunPSK" w:hAnsi="TH SarabunPSK" w:cs="TH SarabunPSK"/>
                <w:sz w:val="30"/>
                <w:szCs w:val="30"/>
              </w:rPr>
              <w:t>ohec</w:t>
            </w:r>
            <w:proofErr w:type="spellEnd"/>
            <w:r w:rsidRPr="001B428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:rsidR="00C32045" w:rsidRPr="0058195F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THAILAND AT A GLANCE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C32045" w:rsidRDefault="00C32045" w:rsidP="00C32045">
            <w:pPr>
              <w:ind w:firstLine="14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8195F">
              <w:rPr>
                <w:rFonts w:ascii="TH SarabunPSK" w:hAnsi="TH SarabunPSK" w:cs="TH SarabunPSK" w:hint="cs"/>
                <w:sz w:val="30"/>
                <w:szCs w:val="30"/>
                <w:cs/>
              </w:rPr>
              <w:t>5.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แผ่นพับ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THAI HIGHER EDUCATION AT A GLANCE</w:t>
            </w:r>
          </w:p>
          <w:p w:rsidR="00F66D91" w:rsidRDefault="00C32045" w:rsidP="00C3204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6. สิ่งพิมพ์ เส้นทางสู่ความเป็นสากล </w:t>
            </w:r>
            <w:r>
              <w:rPr>
                <w:rFonts w:ascii="TH SarabunPSK" w:hAnsi="TH SarabunPSK" w:cs="TH SarabunPSK"/>
                <w:sz w:val="30"/>
                <w:szCs w:val="30"/>
              </w:rPr>
              <w:t>IZN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เติมเต็มความเป็นพลโลกอย่างมีคุณภาพ</w:t>
            </w:r>
          </w:p>
          <w:p w:rsidR="00B60092" w:rsidRDefault="00B60092" w:rsidP="00C3204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7. การจัดส่งข้อมูลโครงการสำคัญของสำนักยุทธศาสตร์อุดมศึกษาต่างประเทศที่มีผลกระทบต่อ</w:t>
            </w:r>
          </w:p>
          <w:p w:rsidR="00B60092" w:rsidRDefault="00B60092" w:rsidP="00C3204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ผู้เกี่ยวข้องในระบบอุดมศึกษาและประชาชนทั่วไป จำนวน 3 โครงการ</w:t>
            </w:r>
          </w:p>
          <w:p w:rsidR="004616A9" w:rsidRDefault="004616A9" w:rsidP="004616A9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CC2C1B" w:rsidRPr="001A6664" w:rsidRDefault="004616A9" w:rsidP="004616A9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1A6664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1A6664" w:rsidSect="009A57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45" w:right="1133" w:bottom="720" w:left="1276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B3A" w:rsidRDefault="00C36B3A">
      <w:r>
        <w:separator/>
      </w:r>
    </w:p>
  </w:endnote>
  <w:endnote w:type="continuationSeparator" w:id="0">
    <w:p w:rsidR="00C36B3A" w:rsidRDefault="00C3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B3A" w:rsidRDefault="00C36B3A">
      <w:r>
        <w:separator/>
      </w:r>
    </w:p>
  </w:footnote>
  <w:footnote w:type="continuationSeparator" w:id="0">
    <w:p w:rsidR="00C36B3A" w:rsidRDefault="00C36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735CCA">
    <w:pPr>
      <w:pStyle w:val="Header"/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036CA67" wp14:editId="40FFA9F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7749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221B3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8512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36CA67" id="Group 1" o:spid="_x0000_s1026" style="position:absolute;left:0;text-align:left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7749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221B3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8512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498" w:rsidRDefault="003774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95E2B"/>
    <w:multiLevelType w:val="hybridMultilevel"/>
    <w:tmpl w:val="835CE97E"/>
    <w:lvl w:ilvl="0" w:tplc="D14E5006"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E176AC1"/>
    <w:multiLevelType w:val="hybridMultilevel"/>
    <w:tmpl w:val="06483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3566E1A"/>
    <w:multiLevelType w:val="hybridMultilevel"/>
    <w:tmpl w:val="3A483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241CBA3E"/>
    <w:lvl w:ilvl="0" w:tplc="670CCCE0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CB45C02"/>
    <w:multiLevelType w:val="hybridMultilevel"/>
    <w:tmpl w:val="8E9CA1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14CAB"/>
    <w:multiLevelType w:val="hybridMultilevel"/>
    <w:tmpl w:val="AD80B31C"/>
    <w:lvl w:ilvl="0" w:tplc="AFC22F52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04EE"/>
    <w:rsid w:val="00013328"/>
    <w:rsid w:val="0001626C"/>
    <w:rsid w:val="000267E3"/>
    <w:rsid w:val="00031EAA"/>
    <w:rsid w:val="000401A1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80CB0"/>
    <w:rsid w:val="00191381"/>
    <w:rsid w:val="00193015"/>
    <w:rsid w:val="00197A19"/>
    <w:rsid w:val="001A6664"/>
    <w:rsid w:val="001B140F"/>
    <w:rsid w:val="001B7B75"/>
    <w:rsid w:val="001C07B4"/>
    <w:rsid w:val="001C18FF"/>
    <w:rsid w:val="00203F79"/>
    <w:rsid w:val="0020626A"/>
    <w:rsid w:val="00221B38"/>
    <w:rsid w:val="002462F5"/>
    <w:rsid w:val="002632AB"/>
    <w:rsid w:val="00266EF2"/>
    <w:rsid w:val="0026721A"/>
    <w:rsid w:val="00272036"/>
    <w:rsid w:val="00285D91"/>
    <w:rsid w:val="002B3C2E"/>
    <w:rsid w:val="002C15E5"/>
    <w:rsid w:val="002C78D1"/>
    <w:rsid w:val="002D2958"/>
    <w:rsid w:val="002D796D"/>
    <w:rsid w:val="002F054A"/>
    <w:rsid w:val="002F0A94"/>
    <w:rsid w:val="00312768"/>
    <w:rsid w:val="003308A2"/>
    <w:rsid w:val="00334386"/>
    <w:rsid w:val="00356974"/>
    <w:rsid w:val="003654EB"/>
    <w:rsid w:val="00367DB4"/>
    <w:rsid w:val="00370876"/>
    <w:rsid w:val="00377498"/>
    <w:rsid w:val="00381527"/>
    <w:rsid w:val="00382C09"/>
    <w:rsid w:val="00393025"/>
    <w:rsid w:val="003B7C5A"/>
    <w:rsid w:val="003C2C30"/>
    <w:rsid w:val="003C2DAC"/>
    <w:rsid w:val="003E0FCD"/>
    <w:rsid w:val="003E1BC4"/>
    <w:rsid w:val="003E4227"/>
    <w:rsid w:val="00403654"/>
    <w:rsid w:val="004236CC"/>
    <w:rsid w:val="00426790"/>
    <w:rsid w:val="0043284A"/>
    <w:rsid w:val="00436A70"/>
    <w:rsid w:val="004501F2"/>
    <w:rsid w:val="004572D8"/>
    <w:rsid w:val="004616A9"/>
    <w:rsid w:val="004640F2"/>
    <w:rsid w:val="00471910"/>
    <w:rsid w:val="00471B13"/>
    <w:rsid w:val="00481DC6"/>
    <w:rsid w:val="0048508C"/>
    <w:rsid w:val="00490606"/>
    <w:rsid w:val="00493FF9"/>
    <w:rsid w:val="004C22DA"/>
    <w:rsid w:val="004C3B2B"/>
    <w:rsid w:val="004D5A42"/>
    <w:rsid w:val="004E296B"/>
    <w:rsid w:val="005437F6"/>
    <w:rsid w:val="00546DE3"/>
    <w:rsid w:val="00556B75"/>
    <w:rsid w:val="005725B6"/>
    <w:rsid w:val="0058298B"/>
    <w:rsid w:val="005B60E0"/>
    <w:rsid w:val="005B7119"/>
    <w:rsid w:val="005C1127"/>
    <w:rsid w:val="005C159C"/>
    <w:rsid w:val="005E3AF5"/>
    <w:rsid w:val="005F11F2"/>
    <w:rsid w:val="0061749F"/>
    <w:rsid w:val="00637718"/>
    <w:rsid w:val="00642568"/>
    <w:rsid w:val="0066433E"/>
    <w:rsid w:val="00690952"/>
    <w:rsid w:val="006961B9"/>
    <w:rsid w:val="006A324F"/>
    <w:rsid w:val="006B619E"/>
    <w:rsid w:val="006F0B4F"/>
    <w:rsid w:val="006F1B42"/>
    <w:rsid w:val="00710AC9"/>
    <w:rsid w:val="007176B6"/>
    <w:rsid w:val="00735CCA"/>
    <w:rsid w:val="007415B9"/>
    <w:rsid w:val="00757110"/>
    <w:rsid w:val="00764DED"/>
    <w:rsid w:val="007706C4"/>
    <w:rsid w:val="00782146"/>
    <w:rsid w:val="00782A94"/>
    <w:rsid w:val="007A1BC0"/>
    <w:rsid w:val="007A71CA"/>
    <w:rsid w:val="007C1513"/>
    <w:rsid w:val="007C58D2"/>
    <w:rsid w:val="007E6D75"/>
    <w:rsid w:val="007F194B"/>
    <w:rsid w:val="00802C6A"/>
    <w:rsid w:val="00815B1B"/>
    <w:rsid w:val="00827CB3"/>
    <w:rsid w:val="00856178"/>
    <w:rsid w:val="008770A4"/>
    <w:rsid w:val="0087746A"/>
    <w:rsid w:val="008775E0"/>
    <w:rsid w:val="008E45ED"/>
    <w:rsid w:val="008F2F4D"/>
    <w:rsid w:val="008F792A"/>
    <w:rsid w:val="00904EE3"/>
    <w:rsid w:val="00910253"/>
    <w:rsid w:val="009310A7"/>
    <w:rsid w:val="009332B8"/>
    <w:rsid w:val="00957CA6"/>
    <w:rsid w:val="00991518"/>
    <w:rsid w:val="00993837"/>
    <w:rsid w:val="0099556A"/>
    <w:rsid w:val="009A570F"/>
    <w:rsid w:val="009C6595"/>
    <w:rsid w:val="009D395D"/>
    <w:rsid w:val="00A037A7"/>
    <w:rsid w:val="00A047E3"/>
    <w:rsid w:val="00A055E9"/>
    <w:rsid w:val="00A13D2C"/>
    <w:rsid w:val="00A147BB"/>
    <w:rsid w:val="00A21B19"/>
    <w:rsid w:val="00A31C8B"/>
    <w:rsid w:val="00A325E0"/>
    <w:rsid w:val="00A33930"/>
    <w:rsid w:val="00A538E6"/>
    <w:rsid w:val="00A541E6"/>
    <w:rsid w:val="00A560E5"/>
    <w:rsid w:val="00A6475C"/>
    <w:rsid w:val="00A92186"/>
    <w:rsid w:val="00AB4406"/>
    <w:rsid w:val="00AB6FBE"/>
    <w:rsid w:val="00AF037B"/>
    <w:rsid w:val="00AF0624"/>
    <w:rsid w:val="00AF1D95"/>
    <w:rsid w:val="00B04EAA"/>
    <w:rsid w:val="00B1394C"/>
    <w:rsid w:val="00B34C34"/>
    <w:rsid w:val="00B54BE3"/>
    <w:rsid w:val="00B60092"/>
    <w:rsid w:val="00B76FCB"/>
    <w:rsid w:val="00B834C3"/>
    <w:rsid w:val="00B84EA5"/>
    <w:rsid w:val="00B85129"/>
    <w:rsid w:val="00BA010E"/>
    <w:rsid w:val="00BA1A21"/>
    <w:rsid w:val="00BC5E9D"/>
    <w:rsid w:val="00BC746C"/>
    <w:rsid w:val="00BF504B"/>
    <w:rsid w:val="00C32045"/>
    <w:rsid w:val="00C36B3A"/>
    <w:rsid w:val="00C6134E"/>
    <w:rsid w:val="00C67D71"/>
    <w:rsid w:val="00CC2C1B"/>
    <w:rsid w:val="00CD73AE"/>
    <w:rsid w:val="00CF0196"/>
    <w:rsid w:val="00CF3A4A"/>
    <w:rsid w:val="00CF72D0"/>
    <w:rsid w:val="00D127DD"/>
    <w:rsid w:val="00D26B5D"/>
    <w:rsid w:val="00D43F4A"/>
    <w:rsid w:val="00D45272"/>
    <w:rsid w:val="00D849B7"/>
    <w:rsid w:val="00D917AC"/>
    <w:rsid w:val="00DA3363"/>
    <w:rsid w:val="00DB0089"/>
    <w:rsid w:val="00DC244A"/>
    <w:rsid w:val="00DD276F"/>
    <w:rsid w:val="00DE1A2C"/>
    <w:rsid w:val="00DE5095"/>
    <w:rsid w:val="00DF0979"/>
    <w:rsid w:val="00DF28B0"/>
    <w:rsid w:val="00DF2CE3"/>
    <w:rsid w:val="00E13428"/>
    <w:rsid w:val="00E379B3"/>
    <w:rsid w:val="00E40020"/>
    <w:rsid w:val="00E65983"/>
    <w:rsid w:val="00E70398"/>
    <w:rsid w:val="00E70EAB"/>
    <w:rsid w:val="00E86E70"/>
    <w:rsid w:val="00EC4F92"/>
    <w:rsid w:val="00EF441F"/>
    <w:rsid w:val="00EF49EB"/>
    <w:rsid w:val="00F1013C"/>
    <w:rsid w:val="00F272C6"/>
    <w:rsid w:val="00F27EE1"/>
    <w:rsid w:val="00F3444B"/>
    <w:rsid w:val="00F45A0A"/>
    <w:rsid w:val="00F60741"/>
    <w:rsid w:val="00F66D91"/>
    <w:rsid w:val="00F70DC4"/>
    <w:rsid w:val="00F77139"/>
    <w:rsid w:val="00F800B7"/>
    <w:rsid w:val="00FA1144"/>
    <w:rsid w:val="00FA630C"/>
    <w:rsid w:val="00FB2183"/>
    <w:rsid w:val="00FD5F32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38D297-4EDD-441F-93C9-2329C7D9E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2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26C"/>
    <w:rPr>
      <w:rFonts w:ascii="Segoe UI" w:eastAsia="Times New Roman" w:hAnsi="Segoe UI" w:cs="Angsana New"/>
      <w:sz w:val="18"/>
      <w:szCs w:val="22"/>
    </w:rPr>
  </w:style>
  <w:style w:type="paragraph" w:styleId="NoSpacing">
    <w:name w:val="No Spacing"/>
    <w:uiPriority w:val="1"/>
    <w:qFormat/>
    <w:rsid w:val="0001626C"/>
    <w:rPr>
      <w:sz w:val="22"/>
      <w:szCs w:val="28"/>
    </w:rPr>
  </w:style>
  <w:style w:type="paragraph" w:styleId="ListParagraph">
    <w:name w:val="List Paragraph"/>
    <w:basedOn w:val="Normal"/>
    <w:uiPriority w:val="34"/>
    <w:qFormat/>
    <w:rsid w:val="00F66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4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eenat\Desktop\&#3591;&#3634;&#3609;&#3648;&#3629;&#3657;\59&#3605;&#3633;&#3623;&#3594;&#3637;&#3657;&#3623;&#3623;&#3633;&#3604;\&#3649;&#3610;&#3610;&#3615;&#3629;&#3619;&#3660;&#3617;&#3585;&#3634;&#3619;&#3619;&#3634;&#3618;&#3591;&#3634;&#3609;&#3619;&#3629;&#3610;%206%20&#3648;&#3604;&#3639;&#3629;&#3609;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09ED2-3C33-451D-BBAC-25CF94179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5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41</cp:revision>
  <cp:lastPrinted>2018-03-15T08:48:00Z</cp:lastPrinted>
  <dcterms:created xsi:type="dcterms:W3CDTF">2016-08-16T07:08:00Z</dcterms:created>
  <dcterms:modified xsi:type="dcterms:W3CDTF">2018-09-11T09:32:00Z</dcterms:modified>
</cp:coreProperties>
</file>